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F88A2" w14:textId="5725B635" w:rsidR="00CF0176" w:rsidRDefault="00A44482" w:rsidP="00A44482">
      <w:pPr>
        <w:pStyle w:val="a0"/>
        <w:kinsoku w:val="0"/>
        <w:overflowPunct w:val="0"/>
        <w:autoSpaceDE w:val="0"/>
        <w:autoSpaceDN w:val="0"/>
        <w:adjustRightInd w:val="0"/>
        <w:snapToGrid w:val="0"/>
        <w:ind w:firstLine="0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X</w:t>
      </w:r>
      <w:r>
        <w:rPr>
          <w:rFonts w:ascii="黑体" w:eastAsia="黑体" w:hAnsi="黑体"/>
          <w:b/>
          <w:sz w:val="30"/>
          <w:szCs w:val="30"/>
        </w:rPr>
        <w:t>XXXX</w:t>
      </w:r>
      <w:r w:rsidR="00DB44C6">
        <w:rPr>
          <w:rFonts w:ascii="黑体" w:eastAsia="黑体" w:hAnsi="黑体" w:hint="eastAsia"/>
          <w:b/>
          <w:sz w:val="30"/>
          <w:szCs w:val="30"/>
        </w:rPr>
        <w:t>项目价格磋商会议纪要</w:t>
      </w:r>
    </w:p>
    <w:tbl>
      <w:tblPr>
        <w:tblpPr w:leftFromText="180" w:rightFromText="180" w:vertAnchor="page" w:horzAnchor="margin" w:tblpY="20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07"/>
        <w:gridCol w:w="1276"/>
        <w:gridCol w:w="2098"/>
        <w:gridCol w:w="1105"/>
        <w:gridCol w:w="567"/>
        <w:gridCol w:w="609"/>
        <w:gridCol w:w="1121"/>
      </w:tblGrid>
      <w:tr w:rsidR="00C109FD" w14:paraId="59B68CDA" w14:textId="77777777" w:rsidTr="00C109FD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14:paraId="531AF55B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4281" w:type="dxa"/>
            <w:gridSpan w:val="3"/>
            <w:shd w:val="clear" w:color="auto" w:fill="auto"/>
            <w:vAlign w:val="center"/>
          </w:tcPr>
          <w:p w14:paraId="4C43823E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4E86ABA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磋商时间</w:t>
            </w: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353321E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C109FD" w14:paraId="07FAC117" w14:textId="77777777" w:rsidTr="00C109FD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4B466D06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采购单位</w:t>
            </w:r>
          </w:p>
        </w:tc>
        <w:tc>
          <w:tcPr>
            <w:tcW w:w="4281" w:type="dxa"/>
            <w:gridSpan w:val="3"/>
            <w:shd w:val="clear" w:color="auto" w:fill="auto"/>
            <w:vAlign w:val="center"/>
          </w:tcPr>
          <w:p w14:paraId="67D1533F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105" w:type="dxa"/>
            <w:shd w:val="clear" w:color="auto" w:fill="auto"/>
            <w:vAlign w:val="center"/>
          </w:tcPr>
          <w:p w14:paraId="64739072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磋商地点</w:t>
            </w: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40794938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9FD" w14:paraId="1DF3FDD8" w14:textId="77777777" w:rsidTr="00C109FD">
        <w:trPr>
          <w:trHeight w:val="191"/>
        </w:trPr>
        <w:tc>
          <w:tcPr>
            <w:tcW w:w="1101" w:type="dxa"/>
            <w:shd w:val="clear" w:color="auto" w:fill="auto"/>
            <w:vAlign w:val="center"/>
          </w:tcPr>
          <w:p w14:paraId="39CE375E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采购方式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14:paraId="372EEAD7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ind w:firstLineChars="250" w:firstLine="515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           □比选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   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□询价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   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√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单一来源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     </w:t>
            </w:r>
          </w:p>
        </w:tc>
      </w:tr>
      <w:tr w:rsidR="00C109FD" w14:paraId="699D0AA4" w14:textId="77777777" w:rsidTr="00C109FD">
        <w:trPr>
          <w:trHeight w:val="479"/>
        </w:trPr>
        <w:tc>
          <w:tcPr>
            <w:tcW w:w="1101" w:type="dxa"/>
            <w:shd w:val="clear" w:color="auto" w:fill="auto"/>
            <w:vAlign w:val="center"/>
          </w:tcPr>
          <w:p w14:paraId="345E02BD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sz w:val="21"/>
                <w:szCs w:val="21"/>
              </w:rPr>
              <w:t>供应商</w:t>
            </w:r>
          </w:p>
        </w:tc>
        <w:tc>
          <w:tcPr>
            <w:tcW w:w="4281" w:type="dxa"/>
            <w:gridSpan w:val="3"/>
            <w:shd w:val="clear" w:color="auto" w:fill="auto"/>
            <w:vAlign w:val="center"/>
          </w:tcPr>
          <w:p w14:paraId="159BDA24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70C4383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sz w:val="21"/>
                <w:szCs w:val="21"/>
              </w:rPr>
              <w:t>成交价格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14:paraId="4C86C76A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9FD" w14:paraId="5F74B142" w14:textId="77777777" w:rsidTr="00C109FD">
        <w:trPr>
          <w:trHeight w:val="4120"/>
        </w:trPr>
        <w:tc>
          <w:tcPr>
            <w:tcW w:w="1101" w:type="dxa"/>
            <w:shd w:val="clear" w:color="auto" w:fill="auto"/>
            <w:vAlign w:val="center"/>
          </w:tcPr>
          <w:p w14:paraId="48AE2D50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会议纪要</w:t>
            </w:r>
          </w:p>
        </w:tc>
        <w:tc>
          <w:tcPr>
            <w:tcW w:w="7683" w:type="dxa"/>
            <w:gridSpan w:val="7"/>
            <w:shd w:val="clear" w:color="auto" w:fill="auto"/>
          </w:tcPr>
          <w:p w14:paraId="5D0D39F1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9FD" w14:paraId="6642CFB4" w14:textId="77777777" w:rsidTr="00C109FD">
        <w:trPr>
          <w:trHeight w:val="645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1AC12199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采购人员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329E47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姓 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EF16BB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工  号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D47F766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单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位</w:t>
            </w:r>
          </w:p>
        </w:tc>
        <w:tc>
          <w:tcPr>
            <w:tcW w:w="2281" w:type="dxa"/>
            <w:gridSpan w:val="3"/>
            <w:shd w:val="clear" w:color="auto" w:fill="auto"/>
            <w:vAlign w:val="center"/>
          </w:tcPr>
          <w:p w14:paraId="5CEADA72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职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称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8CB31D0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签</w:t>
            </w:r>
            <w:r w:rsidRPr="00C109FD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 </w:t>
            </w:r>
            <w:r w:rsidRPr="00C109FD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名</w:t>
            </w:r>
          </w:p>
        </w:tc>
      </w:tr>
      <w:tr w:rsidR="00C109FD" w14:paraId="00A4E7A1" w14:textId="77777777" w:rsidTr="00C109FD">
        <w:trPr>
          <w:trHeight w:val="546"/>
        </w:trPr>
        <w:tc>
          <w:tcPr>
            <w:tcW w:w="1101" w:type="dxa"/>
            <w:vMerge/>
            <w:shd w:val="clear" w:color="auto" w:fill="auto"/>
            <w:noWrap/>
            <w:vAlign w:val="center"/>
          </w:tcPr>
          <w:p w14:paraId="2C270FBF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7193E6AE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058850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94B3C81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81" w:type="dxa"/>
            <w:gridSpan w:val="3"/>
            <w:shd w:val="clear" w:color="auto" w:fill="auto"/>
            <w:noWrap/>
            <w:vAlign w:val="center"/>
          </w:tcPr>
          <w:p w14:paraId="165CF9BB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7E53EBF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9FD" w14:paraId="5312F3D7" w14:textId="77777777" w:rsidTr="00C109FD">
        <w:trPr>
          <w:trHeight w:val="513"/>
        </w:trPr>
        <w:tc>
          <w:tcPr>
            <w:tcW w:w="1101" w:type="dxa"/>
            <w:vMerge/>
            <w:shd w:val="clear" w:color="auto" w:fill="auto"/>
            <w:noWrap/>
            <w:vAlign w:val="center"/>
          </w:tcPr>
          <w:p w14:paraId="5156AE7B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057077DC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B2E353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7C7CE07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81" w:type="dxa"/>
            <w:gridSpan w:val="3"/>
            <w:shd w:val="clear" w:color="auto" w:fill="auto"/>
            <w:noWrap/>
            <w:vAlign w:val="center"/>
          </w:tcPr>
          <w:p w14:paraId="2737CB72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2849348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9FD" w14:paraId="47790C16" w14:textId="77777777" w:rsidTr="00C109FD">
        <w:trPr>
          <w:trHeight w:val="513"/>
        </w:trPr>
        <w:tc>
          <w:tcPr>
            <w:tcW w:w="1101" w:type="dxa"/>
            <w:vMerge/>
            <w:shd w:val="clear" w:color="auto" w:fill="auto"/>
            <w:noWrap/>
            <w:vAlign w:val="center"/>
          </w:tcPr>
          <w:p w14:paraId="19217246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329A1E0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33DBED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388ECDC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81" w:type="dxa"/>
            <w:gridSpan w:val="3"/>
            <w:shd w:val="clear" w:color="auto" w:fill="auto"/>
            <w:noWrap/>
            <w:vAlign w:val="center"/>
          </w:tcPr>
          <w:p w14:paraId="16F3A4FE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C0D5B6C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9FD" w14:paraId="43736891" w14:textId="77777777" w:rsidTr="00C109FD">
        <w:trPr>
          <w:trHeight w:val="513"/>
        </w:trPr>
        <w:tc>
          <w:tcPr>
            <w:tcW w:w="1101" w:type="dxa"/>
            <w:vMerge/>
            <w:shd w:val="clear" w:color="auto" w:fill="auto"/>
            <w:noWrap/>
            <w:vAlign w:val="center"/>
          </w:tcPr>
          <w:p w14:paraId="09D17745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43D94C49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506B88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3A002B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81" w:type="dxa"/>
            <w:gridSpan w:val="3"/>
            <w:shd w:val="clear" w:color="auto" w:fill="auto"/>
            <w:noWrap/>
            <w:vAlign w:val="center"/>
          </w:tcPr>
          <w:p w14:paraId="66256190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431CD064" w14:textId="77777777" w:rsidR="00C109FD" w:rsidRPr="00C109FD" w:rsidRDefault="00C109FD" w:rsidP="00C109FD">
            <w:pPr>
              <w:widowControl/>
              <w:spacing w:beforeLines="50" w:before="289" w:afterLines="50" w:after="289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025F8AE0" w14:textId="52B1CB62" w:rsidR="00FA419B" w:rsidRDefault="00FA419B" w:rsidP="00FA419B">
      <w:pPr>
        <w:pStyle w:val="a0"/>
        <w:kinsoku w:val="0"/>
        <w:overflowPunct w:val="0"/>
        <w:autoSpaceDE w:val="0"/>
        <w:autoSpaceDN w:val="0"/>
        <w:adjustRightInd w:val="0"/>
        <w:snapToGrid w:val="0"/>
        <w:ind w:firstLine="0"/>
        <w:rPr>
          <w:rFonts w:ascii="方正仿宋_GBK" w:eastAsia="方正仿宋_GBK" w:hint="eastAsia"/>
          <w:sz w:val="10"/>
        </w:rPr>
      </w:pPr>
    </w:p>
    <w:sectPr w:rsidR="00FA419B">
      <w:footerReference w:type="even" r:id="rId9"/>
      <w:pgSz w:w="11907" w:h="16840"/>
      <w:pgMar w:top="1135" w:right="1531" w:bottom="851" w:left="1531" w:header="851" w:footer="1588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9BD1C" w14:textId="77777777" w:rsidR="003A400C" w:rsidRDefault="003A400C">
      <w:r>
        <w:separator/>
      </w:r>
    </w:p>
  </w:endnote>
  <w:endnote w:type="continuationSeparator" w:id="0">
    <w:p w14:paraId="1A648866" w14:textId="77777777" w:rsidR="003A400C" w:rsidRDefault="003A4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仿宋_GBK">
    <w:altName w:val="MS Gothic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C0DE3" w14:textId="77777777" w:rsidR="00D31EEC" w:rsidRDefault="00767496">
    <w:pPr>
      <w:pStyle w:val="a8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5EDC2D6" w14:textId="77777777" w:rsidR="00D31EEC" w:rsidRDefault="00D31EEC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ADB83" w14:textId="77777777" w:rsidR="003A400C" w:rsidRDefault="003A400C">
      <w:r>
        <w:separator/>
      </w:r>
    </w:p>
  </w:footnote>
  <w:footnote w:type="continuationSeparator" w:id="0">
    <w:p w14:paraId="17E0FA0A" w14:textId="77777777" w:rsidR="003A400C" w:rsidRDefault="003A4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4E26"/>
    <w:multiLevelType w:val="hybridMultilevel"/>
    <w:tmpl w:val="1A66185C"/>
    <w:lvl w:ilvl="0" w:tplc="299821B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1" w15:restartNumberingAfterBreak="0">
    <w:nsid w:val="24DB0C7B"/>
    <w:multiLevelType w:val="hybridMultilevel"/>
    <w:tmpl w:val="4E6AA5DE"/>
    <w:lvl w:ilvl="0" w:tplc="951838AA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0"/>
  <w:drawingGridVerticalSpacing w:val="20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9D"/>
    <w:rsid w:val="00010D0C"/>
    <w:rsid w:val="000135A2"/>
    <w:rsid w:val="00033C17"/>
    <w:rsid w:val="00042B13"/>
    <w:rsid w:val="000534E6"/>
    <w:rsid w:val="000B3350"/>
    <w:rsid w:val="000D3501"/>
    <w:rsid w:val="000E579A"/>
    <w:rsid w:val="000F13DA"/>
    <w:rsid w:val="000F406C"/>
    <w:rsid w:val="00116DC7"/>
    <w:rsid w:val="00155CD8"/>
    <w:rsid w:val="00172C7C"/>
    <w:rsid w:val="001D3A52"/>
    <w:rsid w:val="001E0CD7"/>
    <w:rsid w:val="001E5B43"/>
    <w:rsid w:val="001E7123"/>
    <w:rsid w:val="00215B1F"/>
    <w:rsid w:val="00215C85"/>
    <w:rsid w:val="002452C6"/>
    <w:rsid w:val="0029167D"/>
    <w:rsid w:val="002A432F"/>
    <w:rsid w:val="002B1577"/>
    <w:rsid w:val="00371F1B"/>
    <w:rsid w:val="00384C3D"/>
    <w:rsid w:val="00392A57"/>
    <w:rsid w:val="003A400C"/>
    <w:rsid w:val="003A7A9D"/>
    <w:rsid w:val="003C20E5"/>
    <w:rsid w:val="003C7F4B"/>
    <w:rsid w:val="003D0054"/>
    <w:rsid w:val="004438C9"/>
    <w:rsid w:val="00445EB5"/>
    <w:rsid w:val="0044728E"/>
    <w:rsid w:val="00453590"/>
    <w:rsid w:val="004947D8"/>
    <w:rsid w:val="004A69E7"/>
    <w:rsid w:val="004A7546"/>
    <w:rsid w:val="004D320A"/>
    <w:rsid w:val="004D7F9B"/>
    <w:rsid w:val="005674B6"/>
    <w:rsid w:val="00570522"/>
    <w:rsid w:val="00574ED1"/>
    <w:rsid w:val="005A6030"/>
    <w:rsid w:val="005B54AD"/>
    <w:rsid w:val="005D270B"/>
    <w:rsid w:val="005D4F24"/>
    <w:rsid w:val="005F7F99"/>
    <w:rsid w:val="00601772"/>
    <w:rsid w:val="0060318B"/>
    <w:rsid w:val="0062791D"/>
    <w:rsid w:val="00660640"/>
    <w:rsid w:val="006A4126"/>
    <w:rsid w:val="006D43F2"/>
    <w:rsid w:val="006D75F4"/>
    <w:rsid w:val="0072417C"/>
    <w:rsid w:val="00752E73"/>
    <w:rsid w:val="0076728C"/>
    <w:rsid w:val="00767496"/>
    <w:rsid w:val="007B6C42"/>
    <w:rsid w:val="007F3364"/>
    <w:rsid w:val="00847D9B"/>
    <w:rsid w:val="00863460"/>
    <w:rsid w:val="00891548"/>
    <w:rsid w:val="008C54FE"/>
    <w:rsid w:val="008E7D66"/>
    <w:rsid w:val="009227F7"/>
    <w:rsid w:val="009844C5"/>
    <w:rsid w:val="009A7420"/>
    <w:rsid w:val="009B2832"/>
    <w:rsid w:val="009C6959"/>
    <w:rsid w:val="00A44482"/>
    <w:rsid w:val="00A44EAE"/>
    <w:rsid w:val="00A541A0"/>
    <w:rsid w:val="00A81EA8"/>
    <w:rsid w:val="00AB143D"/>
    <w:rsid w:val="00AC4F18"/>
    <w:rsid w:val="00B0737C"/>
    <w:rsid w:val="00B11571"/>
    <w:rsid w:val="00B50646"/>
    <w:rsid w:val="00B97406"/>
    <w:rsid w:val="00BB5CB9"/>
    <w:rsid w:val="00BC07E9"/>
    <w:rsid w:val="00BC76FE"/>
    <w:rsid w:val="00BF0ECB"/>
    <w:rsid w:val="00C03B5E"/>
    <w:rsid w:val="00C109FD"/>
    <w:rsid w:val="00C16082"/>
    <w:rsid w:val="00C32CF5"/>
    <w:rsid w:val="00C95554"/>
    <w:rsid w:val="00CC3C2E"/>
    <w:rsid w:val="00CF0176"/>
    <w:rsid w:val="00CF7EFA"/>
    <w:rsid w:val="00D30842"/>
    <w:rsid w:val="00D31EEC"/>
    <w:rsid w:val="00D45B53"/>
    <w:rsid w:val="00D74BA6"/>
    <w:rsid w:val="00DB44C6"/>
    <w:rsid w:val="00DF501E"/>
    <w:rsid w:val="00E67E39"/>
    <w:rsid w:val="00E949FE"/>
    <w:rsid w:val="00EB0DEF"/>
    <w:rsid w:val="00F04BFA"/>
    <w:rsid w:val="00F14899"/>
    <w:rsid w:val="00F92B5D"/>
    <w:rsid w:val="00F953B9"/>
    <w:rsid w:val="00F97EC5"/>
    <w:rsid w:val="00FA419B"/>
    <w:rsid w:val="00FC5275"/>
    <w:rsid w:val="00FE5E34"/>
    <w:rsid w:val="5BD1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F600C3"/>
  <w15:docId w15:val="{0034A9D2-C8FB-450F-A2E2-AC27B12D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2">
    <w:name w:val="heading 2"/>
    <w:basedOn w:val="a"/>
    <w:next w:val="a0"/>
    <w:qFormat/>
    <w:pPr>
      <w:adjustRightInd w:val="0"/>
      <w:spacing w:before="60" w:after="60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0"/>
    <w:qFormat/>
    <w:pPr>
      <w:adjustRightInd w:val="0"/>
      <w:spacing w:before="60" w:after="60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="420"/>
    </w:p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Body Text"/>
    <w:basedOn w:val="a"/>
    <w:pPr>
      <w:jc w:val="center"/>
    </w:pPr>
    <w:rPr>
      <w:rFonts w:ascii="方正舒体"/>
      <w:b/>
      <w:color w:val="FF0000"/>
      <w:spacing w:val="80"/>
      <w:sz w:val="96"/>
    </w:rPr>
  </w:style>
  <w:style w:type="paragraph" w:styleId="a6">
    <w:name w:val="Date"/>
    <w:basedOn w:val="a"/>
    <w:next w:val="a"/>
    <w:link w:val="a7"/>
    <w:pPr>
      <w:ind w:leftChars="2500" w:left="100"/>
    </w:p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a">
    <w:name w:val="page number"/>
    <w:basedOn w:val="a1"/>
  </w:style>
  <w:style w:type="character" w:customStyle="1" w:styleId="a7">
    <w:name w:val="日期 字符"/>
    <w:link w:val="a6"/>
    <w:rPr>
      <w:rFonts w:eastAsia="仿宋_GB2312"/>
      <w:kern w:val="2"/>
      <w:sz w:val="32"/>
    </w:rPr>
  </w:style>
  <w:style w:type="paragraph" w:styleId="ab">
    <w:name w:val="List Paragraph"/>
    <w:basedOn w:val="a"/>
    <w:uiPriority w:val="99"/>
    <w:rsid w:val="008634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istrator.LIUXIU\&#26700;&#38754;\&#38498;&#21457;&#25991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1E52D-9506-4C8D-A3AE-9BCB5A4A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院发文.dot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>Users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华东理工大学</dc:creator>
  <cp:lastModifiedBy>Windows 用户</cp:lastModifiedBy>
  <cp:revision>4</cp:revision>
  <cp:lastPrinted>2001-05-16T09:20:00Z</cp:lastPrinted>
  <dcterms:created xsi:type="dcterms:W3CDTF">2023-10-08T07:25:00Z</dcterms:created>
  <dcterms:modified xsi:type="dcterms:W3CDTF">2023-10-12T03:28:00Z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